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11AD8">
        <w:rPr>
          <w:b/>
          <w:i/>
          <w:noProof/>
          <w:sz w:val="28"/>
        </w:rPr>
        <w:t>2131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611A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1AD8">
              <w:rPr>
                <w:b/>
                <w:noProof/>
                <w:sz w:val="28"/>
              </w:rPr>
              <w:t>0111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EB00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007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B00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EB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75076">
              <w:rPr>
                <w:noProof/>
              </w:rPr>
              <w:t>1</w:t>
            </w:r>
            <w:r w:rsidR="00EB0071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EB00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0071">
              <w:rPr>
                <w:noProof/>
                <w:lang w:eastAsia="zh-CN"/>
              </w:rPr>
              <w:t>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B34A38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7F9" w:rsidRDefault="00FD67F9">
      <w:r>
        <w:separator/>
      </w:r>
    </w:p>
  </w:endnote>
  <w:endnote w:type="continuationSeparator" w:id="0">
    <w:p w:rsidR="00FD67F9" w:rsidRDefault="00FD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7F9" w:rsidRDefault="00FD67F9">
      <w:r>
        <w:separator/>
      </w:r>
    </w:p>
  </w:footnote>
  <w:footnote w:type="continuationSeparator" w:id="0">
    <w:p w:rsidR="00FD67F9" w:rsidRDefault="00FD6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11AD8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34A38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709DA"/>
    <w:rsid w:val="00E759C3"/>
    <w:rsid w:val="00E83D7D"/>
    <w:rsid w:val="00E92C85"/>
    <w:rsid w:val="00EB0071"/>
    <w:rsid w:val="00EB09B7"/>
    <w:rsid w:val="00EC7336"/>
    <w:rsid w:val="00ED0119"/>
    <w:rsid w:val="00ED13DC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67F9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E5EA8-E079-4BAA-8709-B4DBD868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ZOULAN</cp:lastModifiedBy>
  <cp:revision>234</cp:revision>
  <cp:lastPrinted>1899-12-31T23:00:00Z</cp:lastPrinted>
  <dcterms:created xsi:type="dcterms:W3CDTF">2020-02-11T08:36:00Z</dcterms:created>
  <dcterms:modified xsi:type="dcterms:W3CDTF">2020-04-10T07:04:00Z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(3)o7A5FQT1eEChHCs3yjX4iIoae5Uc03gNFZN6wQH6FBBQ0owA2pstRUCCPH5mCljO0m7/nHee
WfhbkmdMojNGGOv3l2cZqubiQixL9otlpReJajzRQ4YzlnVsFeclBEruWRqKcNqRf8ii2Flg
aGAklebdas1KUQGNbETNfWxvPZWpRxW8Y/U1I/Z+7xGkSJAI4+ijrFlLJseDjtZB7a6/ZNXE
VKWkVLUN6K5cLTJ/Ck</vt:lpwstr>
  </property>
  <property fmtid="{D5CDD505-2E9C-101B-9397-08002B2CF9AE}" pid="22" name="_2015_ms_pID_7253431">
    <vt:lpwstr>MuhyqK+w+S6Wy/XyKDFs+/KMtRnXqXsUGmEq80oZM/asZkJibgLjN3
AObFp3FxUcsWTW1mzAHb9f9QuwYmOnShlINeSbcAtd9GyaZ49wbgui2CrzZHf0CiWNHDpSlB
ivvuvV+i9QRx8Zf8nqMzC92Gva0ROrxDVMtR6Ew/ZMeWLmbMLI33z+heOkVLi21TpYOTUBxz
cDNqWPfAEh+bnSSlhfLtB0crEEkwQy8tanrQ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